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Dover and Deal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Dover and Deal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Dover and Deal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Dover and Deal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Dover and Deal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Dover and Deal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61.5% </w:t>
      </w:r>
      <w:r w:rsidRPr="004747BF">
        <w:rPr>
          <w:rFonts w:ascii="Libre Franklin Light" w:eastAsia="Times New Roman" w:hAnsi="Libre Franklin Light" w:cs="Calibri Light"/>
        </w:rPr>
        <w:t xml:space="preserve">of those respondents classified as PGSI 8+ in Dover and Deal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Dover and Deal is estimated to be </w:t>
      </w:r>
      <w:r w:rsidRPr="00773DF7">
        <w:rPr>
          <w:rFonts w:ascii="Libre Franklin Light" w:eastAsia="Times New Roman" w:hAnsi="Libre Franklin Light" w:cs="Calibri Light"/>
          <w:b/>
          <w:bCs/>
          <w:color w:val="C45911" w:themeColor="accent2" w:themeShade="BF"/>
        </w:rPr>
        <w:t xml:space="preserve">£1,695,555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Dover and Deal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Dover and Deal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Dover and Deal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Dover and Deal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over and De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Dover and Deal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over and De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Dover and Deal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Dover and Deal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over and De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Dover and Deal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Dover and Deal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Dover and Deal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Dover and Deal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Dover and Deal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Dover and Deal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£1,695,555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Dover and Deal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£27,618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£571,152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£40,915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£11,507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£1,023,266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£1,695,555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Dover and Deal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Dover and Deal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Dover and Deal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Dover and Deal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Dover and Deal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Dover and Deal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Dover and Deal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Dover and Deal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Dover and Deal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Dover and Deal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Dover and Deal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Dover and Deal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8B05883-0647-4764-AD70-39D78BC8030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